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EA2FD5" w:rsidTr="00EA2FD5" w14:paraId="0127135E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FD5" w:rsidRDefault="00EA2FD5" w14:paraId="36199DC8" w14:textId="07597353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2FD5" w:rsidRDefault="00EA2FD5" w14:paraId="0FC6C86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EA2FD5" w:rsidRDefault="00EA2FD5" w14:paraId="580269C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EA2FD5" w:rsidRDefault="00EA2FD5" w14:paraId="6FA12C7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EA2FD5" w:rsidRDefault="00EA2FD5" w14:paraId="1533D96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EA2FD5" w:rsidP="00EA2FD5" w:rsidRDefault="00EA2FD5" w14:paraId="531EA84E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EA2FD5" w:rsidP="00EA2FD5" w:rsidRDefault="00EA2FD5" w14:paraId="5A2BAA27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EA2FD5" w:rsidP="00EA2FD5" w:rsidRDefault="00EA2FD5" w14:paraId="582B7C1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St-2463/2019</w:t>
      </w:r>
    </w:p>
    <w:p w:rsidR="00EA2FD5" w:rsidP="00EA2FD5" w:rsidRDefault="00EA2FD5" w14:paraId="1744B46F" w14:textId="77777777">
      <w:pPr>
        <w:tabs>
          <w:tab w:val="left" w:pos="709"/>
        </w:tabs>
      </w:pPr>
      <w:r>
        <w:t xml:space="preserve"> </w:t>
      </w:r>
    </w:p>
    <w:p w:rsidR="00EA2FD5" w:rsidP="00EA2FD5" w:rsidRDefault="00EA2FD5" w14:paraId="41CAC8A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EA2FD5" w:rsidP="00EA2FD5" w:rsidRDefault="00EA2FD5" w14:paraId="1B7FE58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EA2FD5" w:rsidP="00EA2FD5" w:rsidRDefault="00EA2FD5" w14:paraId="1495AE2F" w14:textId="77777777">
      <w:pPr>
        <w:tabs>
          <w:tab w:val="left" w:pos="709"/>
        </w:tabs>
      </w:pPr>
    </w:p>
    <w:p w:rsidR="00EA2FD5" w:rsidP="00EA2FD5" w:rsidRDefault="00EA2FD5" w14:paraId="4D480CC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EA2FD5" w:rsidP="00EA2FD5" w:rsidRDefault="00EA2FD5" w14:paraId="601E0D1F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EA2FD5" w:rsidP="00EA2FD5" w:rsidRDefault="00EA2FD5" w14:paraId="7BEA4343" w14:textId="77777777">
      <w:pPr>
        <w:tabs>
          <w:tab w:val="left" w:pos="709"/>
        </w:tabs>
      </w:pPr>
    </w:p>
    <w:p w:rsidR="00EA2FD5" w:rsidP="00EA2FD5" w:rsidRDefault="00EA2FD5" w14:paraId="65235BD8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EA2FD5" w:rsidP="00EA2FD5" w:rsidRDefault="00EA2FD5" w14:paraId="18876D13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EA2FD5" w:rsidP="00EA2FD5" w:rsidRDefault="00EA2FD5" w14:paraId="1E703231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EA2FD5" w:rsidP="00EA2FD5" w:rsidRDefault="00EA2FD5" w14:paraId="514255CB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EA2FD5" w:rsidP="00EA2FD5" w:rsidRDefault="00EA2FD5" w14:paraId="78E23E56" w14:textId="77777777">
      <w:pPr>
        <w:tabs>
          <w:tab w:val="left" w:pos="709"/>
        </w:tabs>
      </w:pPr>
    </w:p>
    <w:p w:rsidR="00EA2FD5" w:rsidP="00EA2FD5" w:rsidRDefault="00EA2FD5" w14:paraId="1A7E512C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EA2FD5" w:rsidP="00EA2FD5" w:rsidRDefault="00EA2FD5" w14:paraId="7AFCB60F" w14:textId="77777777">
      <w:pPr>
        <w:tabs>
          <w:tab w:val="left" w:pos="709"/>
        </w:tabs>
        <w:jc w:val="both"/>
      </w:pPr>
    </w:p>
    <w:p w:rsidR="00EA2FD5" w:rsidP="00EA2FD5" w:rsidRDefault="00EA2FD5" w14:paraId="4BE15CAD" w14:textId="77777777">
      <w:pPr>
        <w:tabs>
          <w:tab w:val="left" w:pos="709"/>
        </w:tabs>
      </w:pPr>
      <w:r>
        <w:t xml:space="preserve"> </w:t>
      </w:r>
      <w:r>
        <w:tab/>
        <w:t>17. St-2463/2019</w:t>
      </w:r>
    </w:p>
    <w:p w:rsidR="00EA2FD5" w:rsidP="00EA2FD5" w:rsidRDefault="00EA2FD5" w14:paraId="1FAD4306" w14:textId="77777777">
      <w:pPr>
        <w:tabs>
          <w:tab w:val="left" w:pos="709"/>
        </w:tabs>
      </w:pPr>
    </w:p>
    <w:p w:rsidR="00EA2FD5" w:rsidP="00EA2FD5" w:rsidRDefault="00EA2FD5" w14:paraId="54F0FF6A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EA2FD5" w:rsidP="00EA2FD5" w:rsidRDefault="00EA2FD5" w14:paraId="3C83753A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EA2FD5" w:rsidP="00EA2FD5" w:rsidRDefault="00EA2FD5" w14:paraId="1A35053E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EA2FD5" w:rsidP="00EA2FD5" w:rsidRDefault="00EA2FD5" w14:paraId="7F16E6D3" w14:textId="77777777">
      <w:pPr>
        <w:tabs>
          <w:tab w:val="left" w:pos="709"/>
        </w:tabs>
        <w:jc w:val="both"/>
      </w:pPr>
    </w:p>
    <w:p w:rsidR="00EA2FD5" w:rsidP="00EA2FD5" w:rsidRDefault="00EA2FD5" w14:paraId="2CA21B8C" w14:textId="77777777">
      <w:pPr>
        <w:tabs>
          <w:tab w:val="left" w:pos="709"/>
        </w:tabs>
        <w:jc w:val="both"/>
      </w:pPr>
      <w:r>
        <w:t xml:space="preserve">protiv </w:t>
      </w:r>
    </w:p>
    <w:p w:rsidR="00EA2FD5" w:rsidP="00EA2FD5" w:rsidRDefault="00EA2FD5" w14:paraId="62079D1A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EA2FD5" w:rsidP="00EA2FD5" w:rsidRDefault="00EA2FD5" w14:paraId="5922E714" w14:textId="77777777">
      <w:pPr>
        <w:tabs>
          <w:tab w:val="left" w:pos="709"/>
        </w:tabs>
        <w:ind w:left="708"/>
        <w:jc w:val="both"/>
      </w:pPr>
      <w:r>
        <w:tab/>
        <w:t>PASSWORD d.o.o. za marketing i usluge, turistička agencija;</w:t>
      </w:r>
    </w:p>
    <w:p w:rsidR="00EA2FD5" w:rsidP="00EA2FD5" w:rsidRDefault="00EA2FD5" w14:paraId="2B07D50A" w14:textId="77777777">
      <w:pPr>
        <w:tabs>
          <w:tab w:val="left" w:pos="709"/>
        </w:tabs>
        <w:ind w:left="708"/>
        <w:jc w:val="both"/>
      </w:pPr>
      <w:r>
        <w:t xml:space="preserve">OIB: 24690547458, Zagreb, </w:t>
      </w:r>
      <w:proofErr w:type="spellStart"/>
      <w:r>
        <w:t>Jarunska</w:t>
      </w:r>
      <w:proofErr w:type="spellEnd"/>
      <w:r>
        <w:t xml:space="preserve"> ulica 19 B</w:t>
      </w:r>
    </w:p>
    <w:p w:rsidR="00EA2FD5" w:rsidP="00EA2FD5" w:rsidRDefault="00EA2FD5" w14:paraId="6684B440" w14:textId="77777777">
      <w:pPr>
        <w:tabs>
          <w:tab w:val="left" w:pos="709"/>
        </w:tabs>
        <w:ind w:left="708"/>
        <w:jc w:val="both"/>
      </w:pPr>
    </w:p>
    <w:p w:rsidR="00EA2FD5" w:rsidP="00EA2FD5" w:rsidRDefault="00EA2FD5" w14:paraId="0C03F05E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EA2FD5" w:rsidP="00EA2FD5" w:rsidRDefault="00EA2FD5" w14:paraId="0E28F5F5" w14:textId="77777777">
      <w:pPr>
        <w:tabs>
          <w:tab w:val="left" w:pos="709"/>
        </w:tabs>
        <w:jc w:val="both"/>
      </w:pPr>
    </w:p>
    <w:p w:rsidR="00EA2FD5" w:rsidP="00EA2FD5" w:rsidRDefault="00EA2FD5" w14:paraId="54706722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EA2FD5" w:rsidP="00EA2FD5" w:rsidRDefault="00EA2FD5" w14:paraId="773166DA" w14:textId="77777777">
      <w:pPr>
        <w:tabs>
          <w:tab w:val="left" w:pos="709"/>
        </w:tabs>
      </w:pPr>
    </w:p>
    <w:p w:rsidR="00EA2FD5" w:rsidP="00EA2FD5" w:rsidRDefault="00EA2FD5" w14:paraId="3D43C1C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EA2FD5" w:rsidP="00EA2FD5" w:rsidRDefault="00EA2FD5" w14:paraId="6B6E4151" w14:textId="77777777">
      <w:pPr>
        <w:tabs>
          <w:tab w:val="left" w:pos="709"/>
        </w:tabs>
      </w:pPr>
    </w:p>
    <w:p w:rsidR="00EA2FD5" w:rsidP="00EA2FD5" w:rsidRDefault="00EA2FD5" w14:paraId="7FCC9F9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EA2FD5" w:rsidP="00EA2FD5" w:rsidRDefault="00EA2FD5" w14:paraId="68130B31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EA2FD5" w:rsidP="00EA2FD5" w:rsidRDefault="00EA2FD5" w14:paraId="3DA13E94" w14:textId="77777777">
      <w:pPr>
        <w:tabs>
          <w:tab w:val="left" w:pos="709"/>
        </w:tabs>
      </w:pPr>
    </w:p>
    <w:p w:rsidR="00942A2A" w:rsidP="003D06B2" w:rsidRDefault="00942A2A" w14:paraId="0683DBDD" w14:textId="0683DBDD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2FD5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EA2FD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FD5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FD5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FD5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FD5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EA2FD5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A2FD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A2FD5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A2F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FD5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FD5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FD5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FD5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A2FD5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2F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FD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0317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2463</izvorni_sadrzaj>
    <derivirana_varijabla naziv="DomainObject.Predmet.Broj_1">2463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listopada 2019.</izvorni_sadrzaj>
    <derivirana_varijabla naziv="DomainObject.Predmet.DatumIzradeOptuznogAkta_1">2. listopada 2019.</derivirana_varijabla>
  </DomainObject.Predmet.DatumIzradeOptuznogAkta>
  <DomainObject.Predmet.DatumIzradeOptuznogAktaFormated>
    <izvorni_sadrzaj>2.10.2019.</izvorni_sadrzaj>
    <derivirana_varijabla naziv="DomainObject.Predmet.DatumIzradeOptuznogAktaFormated_1">2.10.2019.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St-2463/2019</izvorni_sadrzaj>
    <derivirana_varijabla naziv="DomainObject.Predmet.OznakaBroj_1">St-2463/2019</derivirana_varijabla>
  </DomainObject.Predmet.OznakaBroj>
  <DomainObject.Predmet.OznakaBrojOptuznogAkta>
    <izvorni_sadrzaj>04-06-19-4261</izvorni_sadrzaj>
    <derivirana_varijabla naziv="DomainObject.Predmet.OznakaBrojOptuznogAkta_1">04-06-19-4261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PASSWORD d.o.o. za marketing i usluge, turistička agencija</izvorni_sadrzaj>
    <derivirana_varijabla naziv="DomainObject.Predmet.ProtustrankaFormated_1">  PASSWORD d.o.o. za marketing i usluge, turistička agencija</derivirana_varijabla>
  </DomainObject.Predmet.ProtustrankaFormated>
  <DomainObject.Predmet.ProtustrankaFormatedOIB>
    <izvorni_sadrzaj>  PASSWORD d.o.o. za marketing i usluge, turistička agencija, OIB 24690547458</izvorni_sadrzaj>
    <derivirana_varijabla naziv="DomainObject.Predmet.ProtustrankaFormatedOIB_1">  PASSWORD d.o.o. za marketing i usluge, turistička agencija, OIB 24690547458</derivirana_varijabla>
  </DomainObject.Predmet.ProtustrankaFormatedOIB>
  <DomainObject.Predmet.ProtustrankaFormatedWithAdress>
    <izvorni_sadrzaj> PASSWORD d.o.o. za marketing i usluge, turistička agencija, Jarunska ulica 19 B, 10000 Zagreb</izvorni_sadrzaj>
    <derivirana_varijabla naziv="DomainObject.Predmet.ProtustrankaFormatedWithAdress_1"> PASSWORD d.o.o. za marketing i usluge, turistička agencija, Jarunska ulica 19 B, 10000 Zagreb</derivirana_varijabla>
  </DomainObject.Predmet.ProtustrankaFormatedWithAdress>
  <DomainObject.Predmet.ProtustrankaFormatedWithAdressOIB>
    <izvorni_sadrzaj> PASSWORD d.o.o. za marketing i usluge, turistička agencija, OIB 24690547458, Jarunska ulica 19 B, 10000 Zagreb</izvorni_sadrzaj>
    <derivirana_varijabla naziv="DomainObject.Predmet.ProtustrankaFormatedWithAdressOIB_1"> PASSWORD d.o.o. za marketing i usluge, turistička agencija, OIB 24690547458, Jarunska ulica 19 B, 10000 Zagreb</derivirana_varijabla>
  </DomainObject.Predmet.ProtustrankaFormatedWithAdressOIB>
  <DomainObject.Predmet.ProtustrankaWithAdress>
    <izvorni_sadrzaj>PASSWORD d.o.o. za marketing i usluge, turistička agencija Jarunska ulica 19 B, 10000 Zagreb</izvorni_sadrzaj>
    <derivirana_varijabla naziv="DomainObject.Predmet.ProtustrankaWithAdress_1">PASSWORD d.o.o. za marketing i usluge, turistička agencija Jarunska ulica 19 B, 10000 Zagreb</derivirana_varijabla>
  </DomainObject.Predmet.ProtustrankaWithAdress>
  <DomainObject.Predmet.ProtustrankaWithAdressOIB>
    <izvorni_sadrzaj>PASSWORD d.o.o. za marketing i usluge, turistička agencija, OIB 24690547458, Jarunska ulica 19 B, 10000 Zagreb</izvorni_sadrzaj>
    <derivirana_varijabla naziv="DomainObject.Predmet.ProtustrankaWithAdressOIB_1">PASSWORD d.o.o. za marketing i usluge, turistička agencija, OIB 24690547458, Jarunska ulica 19 B, 10000 Zagreb</derivirana_varijabla>
  </DomainObject.Predmet.ProtustrankaWithAdressOIB>
  <DomainObject.Predmet.ProtustrankaNazivFormated>
    <izvorni_sadrzaj>PASSWORD d.o.o. za marketing i usluge, turistička agencija</izvorni_sadrzaj>
    <derivirana_varijabla naziv="DomainObject.Predmet.ProtustrankaNazivFormated_1">PASSWORD d.o.o. za marketing i usluge, turistička agencija</derivirana_varijabla>
  </DomainObject.Predmet.ProtustrankaNazivFormated>
  <DomainObject.Predmet.ProtustrankaNazivFormatedOIB>
    <izvorni_sadrzaj>PASSWORD d.o.o. za marketing i usluge, turistička agencija, OIB 24690547458</izvorni_sadrzaj>
    <derivirana_varijabla naziv="DomainObject.Predmet.ProtustrankaNazivFormatedOIB_1">PASSWORD d.o.o. za marketing i usluge, turistička agencija, OIB 24690547458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PASSWORD d.o.o. za marketing i usluge, turistička agencija</item>
    </izvorni_sadrzaj>
    <derivirana_varijabla naziv="DomainObject.Predmet.ProtuStrankaListFormated_1">
      <item>PASSWORD d.o.o. za marketing i usluge, turistička agencija</item>
    </derivirana_varijabla>
  </DomainObject.Predmet.ProtuStrankaListFormated>
  <DomainObject.Predmet.ProtuStrankaListFormatedOIB>
    <izvorni_sadrzaj>
      <item>PASSWORD d.o.o. za marketing i usluge, turistička agencija, OIB 24690547458</item>
    </izvorni_sadrzaj>
    <derivirana_varijabla naziv="DomainObject.Predmet.ProtuStrankaListFormatedOIB_1">
      <item>PASSWORD d.o.o. za marketing i usluge, turistička agencija, OIB 24690547458</item>
    </derivirana_varijabla>
  </DomainObject.Predmet.ProtuStrankaListFormatedOIB>
  <DomainObject.Predmet.ProtuStrankaListFormatedWithAdress>
    <izvorni_sadrzaj>
      <item>PASSWORD d.o.o. za marketing i usluge, turistička agencija, Jarunska ulica 19 B, 10000 Zagreb</item>
    </izvorni_sadrzaj>
    <derivirana_varijabla naziv="DomainObject.Predmet.ProtuStrankaListFormatedWithAdress_1">
      <item>PASSWORD d.o.o. za marketing i usluge, turistička agencija, Jarunska ulica 19 B, 10000 Zagreb</item>
    </derivirana_varijabla>
  </DomainObject.Predmet.ProtuStrankaListFormatedWithAdress>
  <DomainObject.Predmet.ProtuStrankaListFormatedWithAdressOIB>
    <izvorni_sadrzaj>
      <item>PASSWORD d.o.o. za marketing i usluge, turistička agencija, OIB 24690547458, Jarunska ulica 19 B, 10000 Zagreb</item>
    </izvorni_sadrzaj>
    <derivirana_varijabla naziv="DomainObject.Predmet.ProtuStrankaListFormatedWithAdressOIB_1">
      <item>PASSWORD d.o.o. za marketing i usluge, turistička agencija, OIB 24690547458, Jarunska ulica 19 B, 10000 Zagreb</item>
    </derivirana_varijabla>
  </DomainObject.Predmet.ProtuStrankaListFormatedWithAdressOIB>
  <DomainObject.Predmet.ProtuStrankaListNazivFormated>
    <izvorni_sadrzaj>
      <item>PASSWORD d.o.o. za marketing i usluge, turistička agencija</item>
    </izvorni_sadrzaj>
    <derivirana_varijabla naziv="DomainObject.Predmet.ProtuStrankaListNazivFormated_1">
      <item>PASSWORD d.o.o. za marketing i usluge, turistička agencija</item>
    </derivirana_varijabla>
  </DomainObject.Predmet.ProtuStrankaListNazivFormated>
  <DomainObject.Predmet.ProtuStrankaListNazivFormatedOIB>
    <izvorni_sadrzaj>
      <item>PASSWORD d.o.o. za marketing i usluge, turistička agencija, OIB 24690547458</item>
    </izvorni_sadrzaj>
    <derivirana_varijabla naziv="DomainObject.Predmet.ProtuStrankaListNazivFormatedOIB_1">
      <item>PASSWORD d.o.o. za marketing i usluge, turistička agencija, OIB 24690547458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PASSWORD d.o.o. za marketing i usluge, turistička agencija</izvorni_sadrzaj>
    <derivirana_varijabla naziv="DomainObject.Predmet.ProtustrankaIDrugi_1">PASSWORD d.o.o. za marketing i usluge, turistička agencija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PASSWORD d.o.o. za marketing i usluge, turistička agencija, OIB 24690547458, Jarunska ulica 19 B, 10000 Zagreb</izvorni_sadrzaj>
    <derivirana_varijabla naziv="DomainObject.Predmet.ProtustrankaIDrugiAdressOIB_1">PASSWORD d.o.o. za marketing i usluge, turistička agencija, OIB 24690547458, Jarunska ulica 19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PASSWORD d.o.o. za marketing i usluge, turistička agencija</item>
      <item>Financijska agencija</item>
    </izvorni_sadrzaj>
    <derivirana_varijabla naziv="DomainObject.Predmet.SudioniciListNaziv_1">
      <item>PASSWORD d.o.o. za marketing i usluge, turistička agencija</item>
      <item>Financijska agencija</item>
    </derivirana_varijabla>
  </DomainObject.Predmet.SudioniciListNaziv>
  <DomainObject.Predmet.SudioniciListAdressOIB>
    <izvorni_sadrzaj>
      <item>PASSWORD d.o.o. za marketing i usluge, turistička agencija, OIB 24690547458, Jarunska ulica 19 B,10000 Zagreb</item>
      <item>Financijska agencija, OIB 85821130368, TRG SVIBANJSKIH ŽRTAVA 1995. 1,10000 Zagreb</item>
    </izvorni_sadrzaj>
    <derivirana_varijabla naziv="DomainObject.Predmet.SudioniciListAdressOIB_1">
      <item>PASSWORD d.o.o. za marketing i usluge, turistička agencija, OIB 24690547458, Jarunska ulica 19 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24690547458</item>
      <item>, OIB 85821130368</item>
    </izvorni_sadrzaj>
    <derivirana_varijabla naziv="DomainObject.Predmet.SudioniciListNazivOIB_1">
      <item>, OIB 24690547458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856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